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910" w:rsidRPr="00C4453A" w:rsidRDefault="00DE7910" w:rsidP="00365DDD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  <w:lang w:val="kk-KZ"/>
        </w:rPr>
        <w:t>ОӘК мазмұны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5100"/>
        <w:gridCol w:w="3931"/>
      </w:tblGrid>
      <w:tr w:rsidR="00DE7910" w:rsidRPr="00771B45" w:rsidTr="00771B45">
        <w:tc>
          <w:tcPr>
            <w:tcW w:w="534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B4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103" w:type="dxa"/>
          </w:tcPr>
          <w:p w:rsidR="00DE7910" w:rsidRPr="00C4453A" w:rsidRDefault="00DE7910" w:rsidP="00771B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Құжаттар тізімі</w:t>
            </w:r>
          </w:p>
        </w:tc>
        <w:tc>
          <w:tcPr>
            <w:tcW w:w="3934" w:type="dxa"/>
          </w:tcPr>
          <w:p w:rsidR="00DE7910" w:rsidRPr="00C4453A" w:rsidRDefault="00DE7910" w:rsidP="00771B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Ескерту</w:t>
            </w:r>
          </w:p>
        </w:tc>
      </w:tr>
      <w:tr w:rsidR="00DE7910" w:rsidRPr="00771B45" w:rsidTr="00771B45">
        <w:tc>
          <w:tcPr>
            <w:tcW w:w="534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Типтік оқу бағдарламасы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өшірмесі</w:t>
            </w:r>
            <w:r w:rsidRPr="00771B4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934" w:type="dxa"/>
          </w:tcPr>
          <w:p w:rsidR="00DE7910" w:rsidRPr="00C4453A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1B45">
              <w:rPr>
                <w:rFonts w:ascii="Times New Roman" w:hAnsi="Times New Roman"/>
                <w:sz w:val="24"/>
                <w:szCs w:val="24"/>
              </w:rPr>
              <w:t>18-08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папкадан қараңыздар</w:t>
            </w:r>
          </w:p>
        </w:tc>
      </w:tr>
      <w:tr w:rsidR="00DE7910" w:rsidRPr="00771B45" w:rsidTr="00771B45">
        <w:tc>
          <w:tcPr>
            <w:tcW w:w="534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B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DE7910" w:rsidRPr="00C4453A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Пәннің оқу жұмыс бағдарламасы</w:t>
            </w:r>
          </w:p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910" w:rsidRPr="00771B45" w:rsidTr="00771B45">
        <w:tc>
          <w:tcPr>
            <w:tcW w:w="534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B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DE7910" w:rsidRPr="00C4453A" w:rsidRDefault="00DE7910" w:rsidP="00C4453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4453A">
              <w:rPr>
                <w:rFonts w:ascii="Times New Roman" w:hAnsi="Times New Roman"/>
                <w:sz w:val="24"/>
                <w:szCs w:val="24"/>
                <w:lang w:val="kk-KZ"/>
              </w:rPr>
              <w:t>Білім алушыларға арналған пән  бағдарламасы (Syllabus</w:t>
            </w:r>
            <w:r w:rsidRPr="00C4453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  <w:p w:rsidR="00DE7910" w:rsidRPr="00C4453A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910" w:rsidRPr="00771B45" w:rsidTr="00771B45">
        <w:tc>
          <w:tcPr>
            <w:tcW w:w="534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B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DE7910" w:rsidRPr="00C4453A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Пән бойынша тапсырмаларды орындау және тапсыру кестесі</w:t>
            </w:r>
          </w:p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910" w:rsidRPr="00771B45" w:rsidTr="00771B45">
        <w:tc>
          <w:tcPr>
            <w:tcW w:w="534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B4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DE7910" w:rsidRPr="00C4453A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Пәннің оқу-әдістемелік қамтылуының картасы</w:t>
            </w:r>
          </w:p>
        </w:tc>
        <w:tc>
          <w:tcPr>
            <w:tcW w:w="3934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910" w:rsidRPr="00771B45" w:rsidTr="00771B45">
        <w:tc>
          <w:tcPr>
            <w:tcW w:w="534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B4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Дәрістік кешен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дәріс тезистері</w:t>
            </w:r>
            <w:r>
              <w:rPr>
                <w:rFonts w:ascii="Times New Roman" w:hAnsi="Times New Roman"/>
                <w:sz w:val="24"/>
                <w:szCs w:val="24"/>
              </w:rPr>
              <w:t>, иллюстратив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</w:t>
            </w:r>
            <w:r w:rsidRPr="00771B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және үлестірме материалдар</w:t>
            </w:r>
            <w:r w:rsidRPr="00771B4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қолданылған әдебиеттер тізімі</w:t>
            </w:r>
            <w:r w:rsidRPr="00771B4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934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910" w:rsidRPr="00771B45" w:rsidTr="00771B45">
        <w:tc>
          <w:tcPr>
            <w:tcW w:w="534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B4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DE7910" w:rsidRPr="009E0336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Практикалық (семинар)сабақтардың жоспары</w:t>
            </w:r>
          </w:p>
        </w:tc>
        <w:tc>
          <w:tcPr>
            <w:tcW w:w="3934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910" w:rsidRPr="00771B45" w:rsidTr="00771B45">
        <w:tc>
          <w:tcPr>
            <w:tcW w:w="534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B4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DE7910" w:rsidRPr="009E0336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Пәнді оқуда ұсынылған  әдістемелік нұсқаулар</w:t>
            </w:r>
          </w:p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910" w:rsidRPr="00771B45" w:rsidTr="00771B45">
        <w:tc>
          <w:tcPr>
            <w:tcW w:w="534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B4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DE7910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Курстық жобалар, лабораториялық жұмыстар, типтік есептерді орындауға ұсынылған әдістемелік нұсқаулар</w:t>
            </w:r>
          </w:p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910" w:rsidRPr="00771B45" w:rsidTr="00771B45">
        <w:tc>
          <w:tcPr>
            <w:tcW w:w="534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B4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DE7910" w:rsidRPr="00C0709D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Студенттердің  өздік жұмыстарының материалдары</w:t>
            </w:r>
            <w:r w:rsidRPr="00771B45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үй тапсырмасына арналған мәтіндер,өзіндік бақылау тапсырмалары, ағымдық жұмыстардың тапсырмалары, реферат және т.б орындауға тиісті тапсырмалардың  әдебиеттер тізімі  мен мерзімі</w:t>
            </w:r>
          </w:p>
        </w:tc>
        <w:tc>
          <w:tcPr>
            <w:tcW w:w="3934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910" w:rsidRPr="00771B45" w:rsidTr="00771B45">
        <w:tc>
          <w:tcPr>
            <w:tcW w:w="534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B4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Білім алушылардың оқу жетістіктері мен білім сапасын бақылауға арналған тапсырмалар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жазбаша, бақылау тапсырмалары</w:t>
            </w:r>
            <w:r>
              <w:rPr>
                <w:rFonts w:ascii="Times New Roman" w:hAnsi="Times New Roman"/>
                <w:sz w:val="24"/>
                <w:szCs w:val="24"/>
              </w:rPr>
              <w:t>, 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ест тапсырмалары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аралық бақылау сұрақтары</w:t>
            </w:r>
            <w:r w:rsidRPr="00771B4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емтихан билеттері</w:t>
            </w:r>
            <w:r w:rsidRPr="00771B4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934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910" w:rsidRPr="00771B45" w:rsidTr="00771B45">
        <w:tc>
          <w:tcPr>
            <w:tcW w:w="534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B4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DE7910" w:rsidRPr="00852363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 сабақтарының бағдарламалық және мультимедиялық қамтамасыздандырылуы</w:t>
            </w:r>
          </w:p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910" w:rsidRPr="00771B45" w:rsidTr="00771B45">
        <w:tc>
          <w:tcPr>
            <w:tcW w:w="534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B4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DE7910" w:rsidRPr="00852363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Магистранттарға арналған ПОӘК, кабинеттері, лабораториялар мен арнайы аудиториялардың тізімі</w:t>
            </w:r>
          </w:p>
        </w:tc>
        <w:tc>
          <w:tcPr>
            <w:tcW w:w="3934" w:type="dxa"/>
          </w:tcPr>
          <w:p w:rsidR="00DE7910" w:rsidRPr="00771B45" w:rsidRDefault="00DE7910" w:rsidP="0077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7910" w:rsidRDefault="00DE7910" w:rsidP="0018535A">
      <w:r>
        <w:tab/>
      </w:r>
      <w:r>
        <w:tab/>
      </w:r>
    </w:p>
    <w:p w:rsidR="00DE7910" w:rsidRDefault="00DE7910" w:rsidP="0018535A">
      <w:r>
        <w:tab/>
      </w:r>
      <w:r>
        <w:tab/>
      </w:r>
    </w:p>
    <w:p w:rsidR="00DE7910" w:rsidRDefault="00DE7910" w:rsidP="0018535A">
      <w:r>
        <w:tab/>
      </w:r>
      <w:r>
        <w:tab/>
      </w:r>
    </w:p>
    <w:bookmarkEnd w:id="0"/>
    <w:p w:rsidR="00DE7910" w:rsidRDefault="00DE7910"/>
    <w:sectPr w:rsidR="00DE7910" w:rsidSect="00152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535A"/>
    <w:rsid w:val="00152F00"/>
    <w:rsid w:val="0018535A"/>
    <w:rsid w:val="00190CAF"/>
    <w:rsid w:val="002D53AA"/>
    <w:rsid w:val="002F45EF"/>
    <w:rsid w:val="00365DDD"/>
    <w:rsid w:val="006B53F5"/>
    <w:rsid w:val="007045EC"/>
    <w:rsid w:val="00771B45"/>
    <w:rsid w:val="00852363"/>
    <w:rsid w:val="00855FCE"/>
    <w:rsid w:val="00880883"/>
    <w:rsid w:val="00945FC8"/>
    <w:rsid w:val="009E0336"/>
    <w:rsid w:val="00C0709D"/>
    <w:rsid w:val="00C2464C"/>
    <w:rsid w:val="00C4453A"/>
    <w:rsid w:val="00DE7910"/>
    <w:rsid w:val="00E03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F0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8535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115</TotalTime>
  <Pages>1</Pages>
  <Words>182</Words>
  <Characters>1042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2012-10-10T09:43:00Z</dcterms:created>
  <dcterms:modified xsi:type="dcterms:W3CDTF">2013-10-30T10:59:00Z</dcterms:modified>
</cp:coreProperties>
</file>